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64743" w14:textId="77777777" w:rsidR="003E6DEF" w:rsidRDefault="003E6DEF" w:rsidP="003E6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SPREVER (? SPRENER)</w:t>
      </w:r>
      <w:r>
        <w:rPr>
          <w:rFonts w:ascii="Times New Roman" w:hAnsi="Times New Roman" w:cs="Times New Roman"/>
        </w:rPr>
        <w:t xml:space="preserve">       (fl.1484)</w:t>
      </w:r>
    </w:p>
    <w:p w14:paraId="3D48A118" w14:textId="77777777" w:rsidR="003E6DEF" w:rsidRDefault="003E6DEF" w:rsidP="003E6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Cobham, Kent. Husbandman.</w:t>
      </w:r>
    </w:p>
    <w:p w14:paraId="2658E1B3" w14:textId="77777777" w:rsidR="003E6DEF" w:rsidRDefault="003E6DEF" w:rsidP="003E6DEF">
      <w:pPr>
        <w:rPr>
          <w:rFonts w:ascii="Times New Roman" w:hAnsi="Times New Roman" w:cs="Times New Roman"/>
        </w:rPr>
      </w:pPr>
    </w:p>
    <w:p w14:paraId="3AD74A8C" w14:textId="77777777" w:rsidR="003E6DEF" w:rsidRDefault="003E6DEF" w:rsidP="003E6DEF">
      <w:pPr>
        <w:rPr>
          <w:rFonts w:ascii="Times New Roman" w:hAnsi="Times New Roman" w:cs="Times New Roman"/>
        </w:rPr>
      </w:pPr>
    </w:p>
    <w:p w14:paraId="7053B160" w14:textId="77777777" w:rsidR="003E6DEF" w:rsidRDefault="003E6DEF" w:rsidP="003E6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Rykkyl</w:t>
      </w:r>
      <w:proofErr w:type="spellEnd"/>
      <w:r>
        <w:rPr>
          <w:rFonts w:ascii="Times New Roman" w:hAnsi="Times New Roman" w:cs="Times New Roman"/>
        </w:rPr>
        <w:t>(q.v.) brought a plaint of debt against him, Geoffrey</w:t>
      </w:r>
    </w:p>
    <w:p w14:paraId="55C8ABE1" w14:textId="77777777" w:rsidR="003E6DEF" w:rsidRDefault="003E6DEF" w:rsidP="003E6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Adam of </w:t>
      </w:r>
      <w:proofErr w:type="spellStart"/>
      <w:r>
        <w:rPr>
          <w:rFonts w:ascii="Times New Roman" w:hAnsi="Times New Roman" w:cs="Times New Roman"/>
        </w:rPr>
        <w:t>Fryndsbury</w:t>
      </w:r>
      <w:proofErr w:type="spellEnd"/>
      <w:r>
        <w:rPr>
          <w:rFonts w:ascii="Times New Roman" w:hAnsi="Times New Roman" w:cs="Times New Roman"/>
        </w:rPr>
        <w:t xml:space="preserve">(q.v.), John Burnard 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>(q.v.),</w:t>
      </w:r>
    </w:p>
    <w:p w14:paraId="0E76C842" w14:textId="77777777" w:rsidR="003E6DEF" w:rsidRDefault="003E6DEF" w:rsidP="003E6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Frenche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>(q.v.) and John Thorne of Gillingham(q.v.)</w:t>
      </w:r>
    </w:p>
    <w:p w14:paraId="7DED4691" w14:textId="77777777" w:rsidR="003E6DEF" w:rsidRDefault="003E6DEF" w:rsidP="003E6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2B92A88" w14:textId="77777777" w:rsidR="003E6DEF" w:rsidRDefault="003E6DEF" w:rsidP="003E6DEF">
      <w:pPr>
        <w:rPr>
          <w:rFonts w:ascii="Times New Roman" w:hAnsi="Times New Roman" w:cs="Times New Roman"/>
        </w:rPr>
      </w:pPr>
    </w:p>
    <w:p w14:paraId="64A14EA3" w14:textId="77777777" w:rsidR="003E6DEF" w:rsidRDefault="003E6DEF" w:rsidP="003E6DEF">
      <w:pPr>
        <w:rPr>
          <w:rFonts w:ascii="Times New Roman" w:hAnsi="Times New Roman" w:cs="Times New Roman"/>
        </w:rPr>
      </w:pPr>
    </w:p>
    <w:p w14:paraId="1B52BC00" w14:textId="77777777" w:rsidR="003E6DEF" w:rsidRDefault="003E6DEF" w:rsidP="003E6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349A73F7" w14:textId="77777777" w:rsidR="006B2F86" w:rsidRPr="003E6DEF" w:rsidRDefault="003E6DEF" w:rsidP="003E6DEF">
      <w:bookmarkStart w:id="0" w:name="_GoBack"/>
      <w:bookmarkEnd w:id="0"/>
    </w:p>
    <w:sectPr w:rsidR="006B2F86" w:rsidRPr="003E6DE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077D9" w14:textId="77777777" w:rsidR="003E6DEF" w:rsidRDefault="003E6DEF" w:rsidP="00E71FC3">
      <w:r>
        <w:separator/>
      </w:r>
    </w:p>
  </w:endnote>
  <w:endnote w:type="continuationSeparator" w:id="0">
    <w:p w14:paraId="3C91AEC4" w14:textId="77777777" w:rsidR="003E6DEF" w:rsidRDefault="003E6D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3B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F9EE1" w14:textId="77777777" w:rsidR="003E6DEF" w:rsidRDefault="003E6DEF" w:rsidP="00E71FC3">
      <w:r>
        <w:separator/>
      </w:r>
    </w:p>
  </w:footnote>
  <w:footnote w:type="continuationSeparator" w:id="0">
    <w:p w14:paraId="67731DD0" w14:textId="77777777" w:rsidR="003E6DEF" w:rsidRDefault="003E6D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EF"/>
    <w:rsid w:val="001A7C09"/>
    <w:rsid w:val="003E6D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69973"/>
  <w15:chartTrackingRefBased/>
  <w15:docId w15:val="{83D94223-A311-4E14-8946-645B2C1C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6DE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E6D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2018-12-10T21:59:00Z</dcterms:created>
  <dcterms:modified xsi:type="dcterms:W3CDTF">2018-12-10T22:00:00Z</dcterms:modified>
</cp:coreProperties>
</file>